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CB330" w14:textId="77777777" w:rsidR="006B5F94" w:rsidRDefault="006B5F94" w:rsidP="006B5F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KIRTON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fl.1442)</w:t>
      </w:r>
    </w:p>
    <w:p w14:paraId="733303F6" w14:textId="77777777" w:rsidR="006B5F94" w:rsidRDefault="006B5F94" w:rsidP="006B5F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072BF82B" w14:textId="77777777" w:rsidR="006B5F94" w:rsidRDefault="006B5F94" w:rsidP="006B5F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CDC5094" w14:textId="77777777" w:rsidR="006B5F94" w:rsidRDefault="006B5F94" w:rsidP="006B5F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B0C1820" w14:textId="77777777" w:rsidR="006B5F94" w:rsidRDefault="006B5F94" w:rsidP="006B5F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1442</w:t>
      </w:r>
      <w:r>
        <w:rPr>
          <w:rFonts w:ascii="Times New Roman" w:hAnsi="Times New Roman" w:cs="Times New Roman"/>
          <w:sz w:val="24"/>
          <w:szCs w:val="24"/>
        </w:rPr>
        <w:tab/>
        <w:t>Joan Brewer(q.v.), as the executrix of Richard Brewer of London, pouch</w:t>
      </w:r>
    </w:p>
    <w:p w14:paraId="4A068613" w14:textId="77777777" w:rsidR="006B5F94" w:rsidRDefault="006B5F94" w:rsidP="006B5F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maker(q.v.), brought a plaint of debt against him.    </w:t>
      </w:r>
    </w:p>
    <w:p w14:paraId="775269E1" w14:textId="77777777" w:rsidR="006B5F94" w:rsidRDefault="006B5F94" w:rsidP="006B5F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81C6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https://waalt.uh.edu/index.php/CP40/724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FB4DAEB" w14:textId="77777777" w:rsidR="006B5F94" w:rsidRDefault="006B5F94" w:rsidP="006B5F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83F3EB7" w14:textId="77777777" w:rsidR="006B5F94" w:rsidRDefault="006B5F94" w:rsidP="006B5F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D55C80D" w14:textId="77777777" w:rsidR="006B5F94" w:rsidRPr="00070D9C" w:rsidRDefault="006B5F94" w:rsidP="006B5F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August 2022</w:t>
      </w:r>
    </w:p>
    <w:p w14:paraId="5B68C1C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F24A1" w14:textId="77777777" w:rsidR="006B5F94" w:rsidRDefault="006B5F94" w:rsidP="009139A6">
      <w:r>
        <w:separator/>
      </w:r>
    </w:p>
  </w:endnote>
  <w:endnote w:type="continuationSeparator" w:id="0">
    <w:p w14:paraId="4A1F5290" w14:textId="77777777" w:rsidR="006B5F94" w:rsidRDefault="006B5F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494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023A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5D3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DD3AA" w14:textId="77777777" w:rsidR="006B5F94" w:rsidRDefault="006B5F94" w:rsidP="009139A6">
      <w:r>
        <w:separator/>
      </w:r>
    </w:p>
  </w:footnote>
  <w:footnote w:type="continuationSeparator" w:id="0">
    <w:p w14:paraId="488980C2" w14:textId="77777777" w:rsidR="006B5F94" w:rsidRDefault="006B5F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141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80F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07B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F94"/>
    <w:rsid w:val="000666E0"/>
    <w:rsid w:val="002510B7"/>
    <w:rsid w:val="005C130B"/>
    <w:rsid w:val="006B5F9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34D62"/>
  <w15:chartTrackingRefBased/>
  <w15:docId w15:val="{788BA2DE-E45D-455A-BDBE-41700EDF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B5F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2022-08-10T16:07:00Z</dcterms:created>
  <dcterms:modified xsi:type="dcterms:W3CDTF">2022-08-10T16:07:00Z</dcterms:modified>
</cp:coreProperties>
</file>